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C3" w:rsidRPr="00CA7C3D" w:rsidRDefault="007361C3" w:rsidP="00CA7C3D">
      <w:pPr>
        <w:jc w:val="center"/>
        <w:rPr>
          <w:b/>
          <w:bCs/>
          <w:caps/>
          <w:lang w:eastAsia="ru-RU"/>
        </w:rPr>
      </w:pPr>
      <w:r>
        <w:rPr>
          <w:b/>
          <w:bCs/>
          <w:caps/>
          <w:lang w:eastAsia="ru-RU"/>
        </w:rPr>
        <w:t xml:space="preserve">  </w:t>
      </w:r>
      <w:r w:rsidRPr="00CA7C3D">
        <w:rPr>
          <w:b/>
          <w:bCs/>
          <w:caps/>
          <w:lang w:eastAsia="ru-RU"/>
        </w:rPr>
        <w:t>Российская Федерация</w:t>
      </w:r>
    </w:p>
    <w:p w:rsidR="007361C3" w:rsidRPr="00CA7C3D" w:rsidRDefault="007361C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361C3" w:rsidRPr="00CA7C3D" w:rsidRDefault="007361C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361C3" w:rsidRPr="00CA7C3D" w:rsidRDefault="007361C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361C3" w:rsidRPr="00CA7C3D" w:rsidRDefault="007361C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18.12.2020   </w:t>
      </w:r>
      <w:r w:rsidRPr="00CA7C3D">
        <w:rPr>
          <w:sz w:val="22"/>
          <w:szCs w:val="22"/>
          <w:lang w:eastAsia="ru-RU"/>
        </w:rPr>
        <w:t xml:space="preserve"> </w:t>
      </w:r>
      <w:bookmarkStart w:id="0" w:name="_GoBack"/>
      <w:bookmarkEnd w:id="0"/>
      <w:r>
        <w:rPr>
          <w:sz w:val="22"/>
          <w:szCs w:val="22"/>
          <w:lang w:eastAsia="ru-RU"/>
        </w:rPr>
        <w:t>№457</w:t>
      </w:r>
    </w:p>
    <w:p w:rsidR="007361C3" w:rsidRPr="00CA7C3D" w:rsidRDefault="007361C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361C3" w:rsidRPr="00CA7C3D" w:rsidRDefault="007361C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7361C3" w:rsidRPr="00CA7C3D" w:rsidRDefault="007361C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361C3" w:rsidRPr="00FC5F2F" w:rsidRDefault="007361C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№4-19) «Об утверждении изменений в  Генера</w:t>
      </w:r>
      <w:r>
        <w:rPr>
          <w:lang w:eastAsia="ru-RU"/>
        </w:rPr>
        <w:t>льный план и утверждении Правил</w:t>
      </w:r>
      <w:r w:rsidRPr="006A41BA">
        <w:rPr>
          <w:lang w:eastAsia="ru-RU"/>
        </w:rPr>
        <w:t xml:space="preserve"> землепользования и застройки муниципального образования </w:t>
      </w:r>
      <w:r>
        <w:rPr>
          <w:lang w:eastAsia="ru-RU"/>
        </w:rPr>
        <w:t xml:space="preserve"> </w:t>
      </w:r>
      <w:r w:rsidRPr="006A41BA">
        <w:rPr>
          <w:lang w:eastAsia="ru-RU"/>
        </w:rPr>
        <w:t>«Унечское городское поселение» Унеч</w:t>
      </w:r>
      <w:r>
        <w:rPr>
          <w:lang w:eastAsia="ru-RU"/>
        </w:rPr>
        <w:t xml:space="preserve">ского  района  Брянской  области»,   </w:t>
      </w:r>
      <w:r w:rsidRPr="00FC5F2F">
        <w:rPr>
          <w:lang w:eastAsia="ru-RU"/>
        </w:rPr>
        <w:t xml:space="preserve">в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целях постановки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кадастровый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учет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 земельн</w:t>
      </w:r>
      <w:r>
        <w:rPr>
          <w:lang w:eastAsia="ru-RU"/>
        </w:rPr>
        <w:t xml:space="preserve">ых 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 xml:space="preserve">ов,  которые не входят                         в  границы  элемента  планировочной структуры,   застроенного многоквартирными домами, </w:t>
      </w:r>
    </w:p>
    <w:p w:rsidR="007361C3" w:rsidRDefault="007361C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361C3" w:rsidRPr="00336C1F" w:rsidRDefault="007361C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7361C3" w:rsidRDefault="007361C3" w:rsidP="002B75FB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</w:t>
      </w:r>
      <w:r>
        <w:rPr>
          <w:lang w:eastAsia="ru-RU"/>
        </w:rPr>
        <w:t xml:space="preserve"> территории </w:t>
      </w:r>
      <w:r>
        <w:t xml:space="preserve">(кадастровый квартал 32:27:0430113) </w:t>
      </w:r>
      <w:r>
        <w:rPr>
          <w:lang w:eastAsia="ru-RU"/>
        </w:rPr>
        <w:t>со следующими показателями</w:t>
      </w:r>
      <w:r w:rsidRPr="00336C1F">
        <w:rPr>
          <w:lang w:eastAsia="ru-RU"/>
        </w:rPr>
        <w:t>:</w:t>
      </w:r>
    </w:p>
    <w:p w:rsidR="007361C3" w:rsidRPr="002B75FB" w:rsidRDefault="007361C3" w:rsidP="00F41E72">
      <w:pPr>
        <w:tabs>
          <w:tab w:val="left" w:pos="993"/>
          <w:tab w:val="left" w:pos="1134"/>
        </w:tabs>
        <w:suppressAutoHyphens/>
        <w:spacing w:line="240" w:lineRule="auto"/>
        <w:jc w:val="both"/>
        <w:rPr>
          <w:lang w:eastAsia="ru-RU"/>
        </w:rPr>
      </w:pPr>
    </w:p>
    <w:p w:rsidR="007361C3" w:rsidRPr="008F7285" w:rsidRDefault="007361C3" w:rsidP="00200324">
      <w:pPr>
        <w:suppressAutoHyphens/>
        <w:spacing w:after="120" w:line="240" w:lineRule="auto"/>
        <w:jc w:val="both"/>
      </w:pPr>
      <w:r>
        <w:t xml:space="preserve">:ЗУ1 </w:t>
      </w:r>
      <w:r w:rsidRPr="008F7285">
        <w:t xml:space="preserve">- площадь земельного  участка: </w:t>
      </w:r>
      <w:r>
        <w:t>1451 кв.м;</w:t>
      </w:r>
    </w:p>
    <w:p w:rsidR="007361C3" w:rsidRPr="008F7285" w:rsidRDefault="007361C3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Совхозная,  з/у 93Б</w:t>
      </w:r>
      <w:r w:rsidRPr="008F7285">
        <w:t>;</w:t>
      </w:r>
    </w:p>
    <w:p w:rsidR="007361C3" w:rsidRPr="008F7285" w:rsidRDefault="007361C3" w:rsidP="00200324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Default="007361C3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8F7285" w:rsidRDefault="007361C3" w:rsidP="008A6A49">
      <w:pPr>
        <w:suppressAutoHyphens/>
        <w:spacing w:after="120" w:line="240" w:lineRule="auto"/>
        <w:jc w:val="both"/>
      </w:pPr>
      <w:r>
        <w:t xml:space="preserve">:ЗУ2 </w:t>
      </w:r>
      <w:r w:rsidRPr="008F7285">
        <w:t xml:space="preserve">- площадь земельного  участка: </w:t>
      </w:r>
      <w:r>
        <w:t>1511 кв.м;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Комарова,  з/у 50</w:t>
      </w:r>
      <w:r w:rsidRPr="008F7285">
        <w:t>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8F7285" w:rsidRDefault="007361C3" w:rsidP="008A6A49">
      <w:pPr>
        <w:suppressAutoHyphens/>
        <w:spacing w:after="120" w:line="240" w:lineRule="auto"/>
        <w:jc w:val="both"/>
      </w:pPr>
      <w:r>
        <w:t xml:space="preserve">:ЗУ3 </w:t>
      </w:r>
      <w:r w:rsidRPr="008F7285">
        <w:t xml:space="preserve">- площадь земельного  участка: </w:t>
      </w:r>
      <w:r>
        <w:t>1467 кв.м;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Комарова,  з/у 48</w:t>
      </w:r>
      <w:r w:rsidRPr="008F7285">
        <w:t>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8F7285" w:rsidRDefault="007361C3" w:rsidP="008A6A49">
      <w:pPr>
        <w:suppressAutoHyphens/>
        <w:spacing w:after="120" w:line="240" w:lineRule="auto"/>
        <w:jc w:val="both"/>
      </w:pPr>
      <w:r>
        <w:t xml:space="preserve">:ЗУ4 </w:t>
      </w:r>
      <w:r w:rsidRPr="008F7285">
        <w:t xml:space="preserve">- площадь земельного  участка: </w:t>
      </w:r>
      <w:r>
        <w:t>1653 кв.м;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Комарова,  з/у 46</w:t>
      </w:r>
      <w:r w:rsidRPr="008F7285">
        <w:t>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8F7285" w:rsidRDefault="007361C3" w:rsidP="008A6A49">
      <w:pPr>
        <w:suppressAutoHyphens/>
        <w:spacing w:after="120" w:line="240" w:lineRule="auto"/>
        <w:jc w:val="both"/>
      </w:pPr>
      <w:r>
        <w:t xml:space="preserve">:ЗУ5 </w:t>
      </w:r>
      <w:r w:rsidRPr="008F7285">
        <w:t xml:space="preserve">- площадь земельного  участка: </w:t>
      </w:r>
      <w:r>
        <w:t>1835 кв.м;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Комарова,  з/у 44</w:t>
      </w:r>
      <w:r w:rsidRPr="008F7285">
        <w:t>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8F7285" w:rsidRDefault="007361C3" w:rsidP="008A6A49">
      <w:pPr>
        <w:suppressAutoHyphens/>
        <w:spacing w:after="120" w:line="240" w:lineRule="auto"/>
        <w:jc w:val="both"/>
      </w:pPr>
      <w:r>
        <w:t xml:space="preserve">:ЗУ6 </w:t>
      </w:r>
      <w:r w:rsidRPr="008F7285">
        <w:t xml:space="preserve">- площадь земельного  участка: </w:t>
      </w:r>
      <w:r>
        <w:t>1684 кв.м;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 xml:space="preserve"> Унечское городское поселение, </w:t>
      </w:r>
      <w:r w:rsidRPr="008F7285">
        <w:t>г.</w:t>
      </w:r>
      <w:r>
        <w:t xml:space="preserve"> Унеча, ул. Комарова,  з/у 42</w:t>
      </w:r>
      <w:r w:rsidRPr="008F7285">
        <w:t>;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>
        <w:t>- территориальная зона Ж3</w:t>
      </w:r>
      <w:r w:rsidRPr="008F7285">
        <w:t xml:space="preserve">: </w:t>
      </w:r>
      <w:r>
        <w:t xml:space="preserve"> зона застройки среднеэтажными жилыми домами</w:t>
      </w:r>
      <w:r w:rsidRPr="008F7285">
        <w:t xml:space="preserve">; </w:t>
      </w:r>
    </w:p>
    <w:p w:rsidR="007361C3" w:rsidRPr="008F7285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«Малоэтажная многоквартирная жилая застройка», код вида 2.1.1</w:t>
      </w:r>
      <w:r w:rsidRPr="008F7285">
        <w:t xml:space="preserve">;  </w:t>
      </w:r>
    </w:p>
    <w:p w:rsidR="007361C3" w:rsidRPr="008A6A49" w:rsidRDefault="007361C3" w:rsidP="008A6A49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земли населенных пунктов. </w:t>
      </w:r>
    </w:p>
    <w:p w:rsidR="007361C3" w:rsidRPr="00336C1F" w:rsidRDefault="007361C3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 xml:space="preserve">. Образовать земельные участки из земель, государственная собственность на которые </w:t>
      </w:r>
      <w:r>
        <w:rPr>
          <w:lang w:eastAsia="ru-RU"/>
        </w:rPr>
        <w:t xml:space="preserve">                </w:t>
      </w:r>
      <w:r w:rsidRPr="00336C1F">
        <w:rPr>
          <w:lang w:eastAsia="ru-RU"/>
        </w:rPr>
        <w:t>не</w:t>
      </w:r>
      <w:r>
        <w:rPr>
          <w:lang w:eastAsia="ru-RU"/>
        </w:rPr>
        <w:t xml:space="preserve"> разграничена,  указанные в пункте</w:t>
      </w:r>
      <w:r w:rsidRPr="00336C1F">
        <w:rPr>
          <w:lang w:eastAsia="ru-RU"/>
        </w:rPr>
        <w:t xml:space="preserve"> 1</w:t>
      </w:r>
      <w:r>
        <w:rPr>
          <w:lang w:eastAsia="ru-RU"/>
        </w:rPr>
        <w:t xml:space="preserve"> </w:t>
      </w:r>
      <w:r w:rsidRPr="00336C1F">
        <w:rPr>
          <w:lang w:eastAsia="ru-RU"/>
        </w:rPr>
        <w:t xml:space="preserve">настоящего постановления, </w:t>
      </w:r>
      <w:r>
        <w:rPr>
          <w:lang w:eastAsia="ru-RU"/>
        </w:rPr>
        <w:t xml:space="preserve"> </w:t>
      </w:r>
      <w:r w:rsidRPr="00336C1F">
        <w:rPr>
          <w:lang w:eastAsia="ru-RU"/>
        </w:rPr>
        <w:t xml:space="preserve">в соответствии </w:t>
      </w:r>
      <w:r>
        <w:rPr>
          <w:lang w:eastAsia="ru-RU"/>
        </w:rPr>
        <w:t xml:space="preserve">                           </w:t>
      </w:r>
      <w:r w:rsidRPr="00336C1F">
        <w:rPr>
          <w:lang w:eastAsia="ru-RU"/>
        </w:rPr>
        <w:t>с действующим законодательством.</w:t>
      </w:r>
    </w:p>
    <w:p w:rsidR="007361C3" w:rsidRPr="00336C1F" w:rsidRDefault="007361C3" w:rsidP="00F41E72">
      <w:pPr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 </w:t>
      </w:r>
      <w:r w:rsidRPr="00336C1F">
        <w:rPr>
          <w:lang w:eastAsia="ru-RU"/>
        </w:rPr>
        <w:t>Площадь образуемых земельных участков, указанные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</w:t>
      </w:r>
      <w:r>
        <w:rPr>
          <w:lang w:eastAsia="ru-RU"/>
        </w:rPr>
        <w:t xml:space="preserve">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361C3" w:rsidRPr="0050051F" w:rsidRDefault="007361C3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7361C3" w:rsidRPr="0050051F" w:rsidRDefault="007361C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7361C3" w:rsidRDefault="007361C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6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7361C3" w:rsidRPr="0050051F" w:rsidRDefault="007361C3" w:rsidP="0050051F">
      <w:pPr>
        <w:spacing w:line="240" w:lineRule="auto"/>
        <w:jc w:val="both"/>
        <w:rPr>
          <w:lang w:eastAsia="ru-RU"/>
        </w:rPr>
      </w:pPr>
    </w:p>
    <w:p w:rsidR="007361C3" w:rsidRDefault="007361C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7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 </w:t>
      </w:r>
      <w:r w:rsidRPr="0050051F">
        <w:rPr>
          <w:lang w:eastAsia="ru-RU"/>
        </w:rPr>
        <w:t xml:space="preserve">Контроль за исполнением настоящего постановления </w:t>
      </w:r>
      <w:r>
        <w:rPr>
          <w:lang w:eastAsia="ru-RU"/>
        </w:rPr>
        <w:t xml:space="preserve">оставляю за собой. </w:t>
      </w:r>
    </w:p>
    <w:p w:rsidR="007361C3" w:rsidRPr="0050051F" w:rsidRDefault="007361C3" w:rsidP="0050051F">
      <w:pPr>
        <w:spacing w:line="240" w:lineRule="auto"/>
        <w:jc w:val="both"/>
        <w:rPr>
          <w:lang w:eastAsia="ru-RU"/>
        </w:rPr>
      </w:pPr>
    </w:p>
    <w:p w:rsidR="007361C3" w:rsidRPr="0050051F" w:rsidRDefault="007361C3" w:rsidP="0050051F">
      <w:pPr>
        <w:spacing w:line="240" w:lineRule="auto"/>
        <w:rPr>
          <w:lang w:eastAsia="ru-RU"/>
        </w:rPr>
      </w:pPr>
    </w:p>
    <w:p w:rsidR="007361C3" w:rsidRPr="0050051F" w:rsidRDefault="007361C3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</w:t>
      </w:r>
      <w:r w:rsidRPr="0050051F">
        <w:rPr>
          <w:lang w:eastAsia="ru-RU"/>
        </w:rPr>
        <w:t>А.М. Кусков</w:t>
      </w:r>
    </w:p>
    <w:p w:rsidR="007361C3" w:rsidRPr="0050051F" w:rsidRDefault="007361C3" w:rsidP="0050051F">
      <w:pPr>
        <w:spacing w:line="240" w:lineRule="auto"/>
        <w:rPr>
          <w:lang w:eastAsia="ru-RU"/>
        </w:rPr>
      </w:pPr>
    </w:p>
    <w:p w:rsidR="007361C3" w:rsidRPr="0050051F" w:rsidRDefault="007361C3" w:rsidP="0050051F">
      <w:pPr>
        <w:spacing w:line="240" w:lineRule="auto"/>
        <w:rPr>
          <w:lang w:eastAsia="ru-RU"/>
        </w:rPr>
      </w:pPr>
    </w:p>
    <w:p w:rsidR="007361C3" w:rsidRPr="0050051F" w:rsidRDefault="007361C3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p w:rsidR="007361C3" w:rsidRPr="0050051F" w:rsidRDefault="007361C3" w:rsidP="0050051F">
      <w:pPr>
        <w:spacing w:line="240" w:lineRule="auto"/>
        <w:rPr>
          <w:lang w:eastAsia="ru-RU"/>
        </w:rPr>
      </w:pPr>
    </w:p>
    <w:p w:rsidR="007361C3" w:rsidRPr="00060422" w:rsidRDefault="007361C3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7361C3" w:rsidRPr="00336C1F" w:rsidRDefault="007361C3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7361C3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1C3" w:rsidRDefault="007361C3" w:rsidP="006F0F01">
      <w:pPr>
        <w:spacing w:line="240" w:lineRule="auto"/>
      </w:pPr>
      <w:r>
        <w:separator/>
      </w:r>
    </w:p>
  </w:endnote>
  <w:endnote w:type="continuationSeparator" w:id="1">
    <w:p w:rsidR="007361C3" w:rsidRDefault="007361C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1C3" w:rsidRDefault="007361C3" w:rsidP="006F0F01">
      <w:pPr>
        <w:spacing w:line="240" w:lineRule="auto"/>
      </w:pPr>
      <w:r>
        <w:separator/>
      </w:r>
    </w:p>
  </w:footnote>
  <w:footnote w:type="continuationSeparator" w:id="1">
    <w:p w:rsidR="007361C3" w:rsidRDefault="007361C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60BE0"/>
    <w:rsid w:val="00073686"/>
    <w:rsid w:val="000C24D9"/>
    <w:rsid w:val="000C27D1"/>
    <w:rsid w:val="000D5161"/>
    <w:rsid w:val="000F29FE"/>
    <w:rsid w:val="0010592C"/>
    <w:rsid w:val="00120638"/>
    <w:rsid w:val="00134A5F"/>
    <w:rsid w:val="00154AAE"/>
    <w:rsid w:val="00177BE9"/>
    <w:rsid w:val="00181F27"/>
    <w:rsid w:val="001F0C9A"/>
    <w:rsid w:val="00200324"/>
    <w:rsid w:val="00234034"/>
    <w:rsid w:val="00257845"/>
    <w:rsid w:val="002667AF"/>
    <w:rsid w:val="002B75FB"/>
    <w:rsid w:val="002E3305"/>
    <w:rsid w:val="0032017F"/>
    <w:rsid w:val="00336C1F"/>
    <w:rsid w:val="00372606"/>
    <w:rsid w:val="00453CB3"/>
    <w:rsid w:val="00464B31"/>
    <w:rsid w:val="00484E3B"/>
    <w:rsid w:val="0050051F"/>
    <w:rsid w:val="005327AA"/>
    <w:rsid w:val="00544245"/>
    <w:rsid w:val="00557778"/>
    <w:rsid w:val="00587744"/>
    <w:rsid w:val="0059363E"/>
    <w:rsid w:val="005C384D"/>
    <w:rsid w:val="005F32CF"/>
    <w:rsid w:val="00636EF0"/>
    <w:rsid w:val="00664215"/>
    <w:rsid w:val="0069515C"/>
    <w:rsid w:val="006A41BA"/>
    <w:rsid w:val="006B355E"/>
    <w:rsid w:val="006B5B5F"/>
    <w:rsid w:val="006D1CA3"/>
    <w:rsid w:val="006F0F01"/>
    <w:rsid w:val="006F3730"/>
    <w:rsid w:val="007361C3"/>
    <w:rsid w:val="00764993"/>
    <w:rsid w:val="00794317"/>
    <w:rsid w:val="00817FCC"/>
    <w:rsid w:val="00853FF7"/>
    <w:rsid w:val="00876340"/>
    <w:rsid w:val="008A6A49"/>
    <w:rsid w:val="008D4A0A"/>
    <w:rsid w:val="008E3600"/>
    <w:rsid w:val="008F7285"/>
    <w:rsid w:val="00920888"/>
    <w:rsid w:val="00957BBE"/>
    <w:rsid w:val="009A7CD8"/>
    <w:rsid w:val="00A4183C"/>
    <w:rsid w:val="00A870FE"/>
    <w:rsid w:val="00A907A8"/>
    <w:rsid w:val="00B32C59"/>
    <w:rsid w:val="00B37F8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33D84"/>
    <w:rsid w:val="00C66D95"/>
    <w:rsid w:val="00CA5A28"/>
    <w:rsid w:val="00CA7C3D"/>
    <w:rsid w:val="00CC2FB2"/>
    <w:rsid w:val="00CC5585"/>
    <w:rsid w:val="00D0074D"/>
    <w:rsid w:val="00D07175"/>
    <w:rsid w:val="00D24B44"/>
    <w:rsid w:val="00D271E1"/>
    <w:rsid w:val="00D420A7"/>
    <w:rsid w:val="00D76464"/>
    <w:rsid w:val="00DC35FF"/>
    <w:rsid w:val="00DE4856"/>
    <w:rsid w:val="00DE5C3C"/>
    <w:rsid w:val="00E01D51"/>
    <w:rsid w:val="00E41AF8"/>
    <w:rsid w:val="00EC6E67"/>
    <w:rsid w:val="00ED1AEC"/>
    <w:rsid w:val="00ED64B1"/>
    <w:rsid w:val="00ED6DCE"/>
    <w:rsid w:val="00F000AD"/>
    <w:rsid w:val="00F3298D"/>
    <w:rsid w:val="00F33131"/>
    <w:rsid w:val="00F41E72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860</Words>
  <Characters>4907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5</cp:revision>
  <cp:lastPrinted>2020-12-17T13:56:00Z</cp:lastPrinted>
  <dcterms:created xsi:type="dcterms:W3CDTF">2020-12-17T12:57:00Z</dcterms:created>
  <dcterms:modified xsi:type="dcterms:W3CDTF">2021-02-10T12:35:00Z</dcterms:modified>
</cp:coreProperties>
</file>